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A1E0F22" w:rsidR="00F372C9" w:rsidRPr="00B552DB" w:rsidRDefault="006D5CBD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proofErr w:type="spellStart"/>
            <w:r w:rsidRPr="00C35F89">
              <w:rPr>
                <w:rFonts w:ascii="Calibri Light" w:hAnsi="Calibri Light" w:cs="Calibri Light"/>
                <w:b/>
              </w:rPr>
              <w:t>Habitoskopinių</w:t>
            </w:r>
            <w:proofErr w:type="spellEnd"/>
            <w:r w:rsidRPr="00C35F89">
              <w:rPr>
                <w:rFonts w:ascii="Calibri Light" w:hAnsi="Calibri Light" w:cs="Calibri Light"/>
                <w:b/>
              </w:rPr>
              <w:t xml:space="preserve"> duomenų registro (HDR) asmens veido biometrinio</w:t>
            </w:r>
            <w:r>
              <w:rPr>
                <w:rFonts w:ascii="Calibri Light" w:hAnsi="Calibri Light" w:cs="Calibri Light"/>
                <w:b/>
              </w:rPr>
              <w:t xml:space="preserve"> </w:t>
            </w:r>
            <w:r w:rsidRPr="00C35F89">
              <w:rPr>
                <w:rFonts w:ascii="Calibri Light" w:hAnsi="Calibri Light" w:cs="Calibri Light"/>
                <w:b/>
              </w:rPr>
              <w:t>atpažinimo posistemės programinės įrangos modernizavimas</w:t>
            </w:r>
            <w:r>
              <w:rPr>
                <w:rFonts w:ascii="Calibri Light" w:hAnsi="Calibri Light" w:cs="Calibri Light"/>
                <w:b/>
              </w:rPr>
              <w:t xml:space="preserve"> (PPR-1057)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D32242A" w14:textId="77777777" w:rsidR="002D40C7" w:rsidRPr="00B552DB" w:rsidRDefault="002D40C7" w:rsidP="002D40C7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7A2156F" w14:textId="77777777" w:rsidR="002D40C7" w:rsidRPr="00B552DB" w:rsidRDefault="002D40C7" w:rsidP="002D40C7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101D0351" w14:textId="77777777" w:rsidR="002D40C7" w:rsidRPr="00B552DB" w:rsidRDefault="002D40C7" w:rsidP="002D40C7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4414F28C" w14:textId="77777777" w:rsidR="002D40C7" w:rsidRPr="00B552DB" w:rsidRDefault="002D40C7" w:rsidP="002D40C7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72A9C092" w14:textId="77777777" w:rsidR="002D40C7" w:rsidRPr="00B552DB" w:rsidRDefault="002D40C7" w:rsidP="002D40C7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54D8777" w14:textId="77777777" w:rsidR="002D40C7" w:rsidRPr="00B552DB" w:rsidRDefault="002D40C7" w:rsidP="002D40C7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3A52C5C2" w14:textId="77777777" w:rsidR="002D40C7" w:rsidRPr="00B552DB" w:rsidRDefault="002D40C7" w:rsidP="002D40C7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479821D" w14:textId="77777777" w:rsidR="002D40C7" w:rsidRPr="00B552DB" w:rsidRDefault="002D40C7" w:rsidP="002D40C7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EE068" w14:textId="77777777" w:rsidR="00387255" w:rsidRDefault="00387255">
      <w:pPr>
        <w:spacing w:after="0" w:line="240" w:lineRule="auto"/>
      </w:pPr>
      <w:r>
        <w:separator/>
      </w:r>
    </w:p>
  </w:endnote>
  <w:endnote w:type="continuationSeparator" w:id="0">
    <w:p w14:paraId="423756C5" w14:textId="77777777" w:rsidR="00387255" w:rsidRDefault="0038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BC0B" w14:textId="77777777" w:rsidR="00387255" w:rsidRDefault="00387255">
      <w:pPr>
        <w:spacing w:after="0" w:line="240" w:lineRule="auto"/>
      </w:pPr>
      <w:r>
        <w:separator/>
      </w:r>
    </w:p>
  </w:footnote>
  <w:footnote w:type="continuationSeparator" w:id="0">
    <w:p w14:paraId="08D92941" w14:textId="77777777" w:rsidR="00387255" w:rsidRDefault="0038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3A4D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D40C7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D5CBD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4</cp:revision>
  <cp:lastPrinted>2021-01-19T12:06:00Z</cp:lastPrinted>
  <dcterms:created xsi:type="dcterms:W3CDTF">2024-12-03T09:52:00Z</dcterms:created>
  <dcterms:modified xsi:type="dcterms:W3CDTF">2025-01-07T13:42:00Z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